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1"/>
        <w:gridCol w:w="3161"/>
        <w:gridCol w:w="3190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B633BA" w:rsidP="008050AC">
            <w:pPr>
              <w:rPr>
                <w:lang w:val="uk-UA" w:eastAsia="en-US"/>
              </w:rPr>
            </w:pPr>
            <w:permStart w:id="807273122" w:edGrp="everyone"/>
            <w:r>
              <w:rPr>
                <w:lang w:val="uk-UA" w:eastAsia="en-US"/>
              </w:rPr>
              <w:t>17.09.2019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B633BA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 </w:t>
            </w:r>
            <w:bookmarkStart w:id="0" w:name="_GoBack"/>
            <w:bookmarkEnd w:id="0"/>
            <w:r w:rsidR="008050AC">
              <w:rPr>
                <w:lang w:val="uk-UA" w:eastAsia="en-US"/>
              </w:rPr>
              <w:t>№</w:t>
            </w:r>
            <w:r>
              <w:rPr>
                <w:lang w:val="uk-UA" w:eastAsia="en-US"/>
              </w:rPr>
              <w:t xml:space="preserve"> 1351/0/197-19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Pr="00553A96" w:rsidRDefault="00F670E3">
      <w:pPr>
        <w:rPr>
          <w:sz w:val="28"/>
          <w:szCs w:val="28"/>
        </w:rPr>
      </w:pPr>
    </w:p>
    <w:p w:rsidR="00553A96" w:rsidRPr="00553A96" w:rsidRDefault="00553A96" w:rsidP="00553A96">
      <w:pPr>
        <w:pStyle w:val="a9"/>
        <w:spacing w:line="300" w:lineRule="exact"/>
        <w:ind w:right="5385"/>
        <w:rPr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Про</w:t>
      </w:r>
      <w:r w:rsidRPr="00553A96">
        <w:rPr>
          <w:spacing w:val="-3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 xml:space="preserve">розподіл </w:t>
      </w:r>
      <w:bookmarkStart w:id="1" w:name="_Hlk536798639"/>
      <w:r w:rsidRPr="00553A96">
        <w:rPr>
          <w:spacing w:val="-1"/>
          <w:sz w:val="28"/>
          <w:szCs w:val="28"/>
          <w:lang w:val="uk-UA"/>
        </w:rPr>
        <w:t>лікарського</w:t>
      </w:r>
      <w:r w:rsidRPr="00553A96">
        <w:rPr>
          <w:spacing w:val="1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засоб</w:t>
      </w:r>
      <w:bookmarkEnd w:id="1"/>
      <w:r w:rsidRPr="00553A96">
        <w:rPr>
          <w:spacing w:val="-1"/>
          <w:sz w:val="28"/>
          <w:szCs w:val="28"/>
          <w:lang w:val="uk-UA"/>
        </w:rPr>
        <w:t>у</w:t>
      </w:r>
      <w:r w:rsidRPr="00553A96">
        <w:rPr>
          <w:spacing w:val="26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для</w:t>
      </w:r>
      <w:r w:rsidRPr="00553A96">
        <w:rPr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лікування</w:t>
      </w:r>
      <w:r w:rsidRPr="00553A96">
        <w:rPr>
          <w:spacing w:val="-3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онкологічних</w:t>
      </w:r>
      <w:r w:rsidRPr="00553A96">
        <w:rPr>
          <w:spacing w:val="-3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хворих КАПЕЦИТАБІН-КРКА, закупленого  за кошти Державного бюджету України на 2018 рік</w:t>
      </w:r>
    </w:p>
    <w:p w:rsidR="00553A96" w:rsidRPr="00553A96" w:rsidRDefault="00553A96" w:rsidP="00553A96">
      <w:pPr>
        <w:spacing w:before="20" w:line="300" w:lineRule="exact"/>
        <w:rPr>
          <w:sz w:val="28"/>
          <w:szCs w:val="28"/>
          <w:lang w:val="uk-UA"/>
        </w:rPr>
      </w:pPr>
    </w:p>
    <w:p w:rsidR="00553A96" w:rsidRPr="00553A96" w:rsidRDefault="00553A96" w:rsidP="00553A96">
      <w:pPr>
        <w:spacing w:line="300" w:lineRule="exact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ab/>
        <w:t>На виконання наказу</w:t>
      </w:r>
      <w:r w:rsidRPr="00553A96">
        <w:rPr>
          <w:spacing w:val="7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Міністерства</w:t>
      </w:r>
      <w:r w:rsidRPr="00553A96">
        <w:rPr>
          <w:spacing w:val="5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охорони</w:t>
      </w:r>
      <w:r w:rsidRPr="00553A96">
        <w:rPr>
          <w:spacing w:val="8"/>
          <w:sz w:val="28"/>
          <w:szCs w:val="28"/>
          <w:lang w:val="uk-UA"/>
        </w:rPr>
        <w:t xml:space="preserve"> </w:t>
      </w:r>
      <w:r w:rsidRPr="00553A96">
        <w:rPr>
          <w:spacing w:val="-2"/>
          <w:sz w:val="28"/>
          <w:szCs w:val="28"/>
          <w:lang w:val="uk-UA"/>
        </w:rPr>
        <w:t>здоров’я</w:t>
      </w:r>
      <w:r w:rsidRPr="00553A96">
        <w:rPr>
          <w:sz w:val="28"/>
          <w:szCs w:val="28"/>
          <w:lang w:val="uk-UA"/>
        </w:rPr>
        <w:t xml:space="preserve"> України від                  16 серпня 2019 року № 1819 та</w:t>
      </w:r>
      <w:r w:rsidRPr="00553A96">
        <w:rPr>
          <w:spacing w:val="11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з</w:t>
      </w:r>
      <w:r w:rsidRPr="00553A96">
        <w:rPr>
          <w:spacing w:val="13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метою</w:t>
      </w:r>
      <w:r w:rsidRPr="00553A96">
        <w:rPr>
          <w:spacing w:val="8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цільового</w:t>
      </w:r>
      <w:r w:rsidRPr="00553A96">
        <w:rPr>
          <w:spacing w:val="12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і</w:t>
      </w:r>
      <w:r w:rsidRPr="00553A96">
        <w:rPr>
          <w:spacing w:val="12"/>
          <w:sz w:val="28"/>
          <w:szCs w:val="28"/>
          <w:lang w:val="uk-UA"/>
        </w:rPr>
        <w:t xml:space="preserve"> </w:t>
      </w:r>
      <w:r w:rsidRPr="00553A96">
        <w:rPr>
          <w:spacing w:val="-2"/>
          <w:sz w:val="28"/>
          <w:szCs w:val="28"/>
          <w:lang w:val="uk-UA"/>
        </w:rPr>
        <w:t>раціонального</w:t>
      </w:r>
      <w:r w:rsidRPr="00553A96">
        <w:rPr>
          <w:spacing w:val="14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використання</w:t>
      </w:r>
      <w:r w:rsidRPr="00553A96">
        <w:rPr>
          <w:spacing w:val="33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лікарського</w:t>
      </w:r>
      <w:r w:rsidRPr="00553A96">
        <w:rPr>
          <w:spacing w:val="1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засобу</w:t>
      </w:r>
      <w:r w:rsidRPr="00553A96">
        <w:rPr>
          <w:spacing w:val="26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для</w:t>
      </w:r>
      <w:r w:rsidRPr="00553A96">
        <w:rPr>
          <w:spacing w:val="47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лікування</w:t>
      </w:r>
      <w:r w:rsidRPr="00553A96">
        <w:rPr>
          <w:spacing w:val="47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онкологічних</w:t>
      </w:r>
      <w:r w:rsidRPr="00553A96">
        <w:rPr>
          <w:spacing w:val="45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хворих,</w:t>
      </w:r>
      <w:r w:rsidRPr="00553A96">
        <w:rPr>
          <w:spacing w:val="43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який</w:t>
      </w:r>
      <w:r w:rsidRPr="00553A96">
        <w:rPr>
          <w:spacing w:val="46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надійшов</w:t>
      </w:r>
      <w:r w:rsidRPr="00553A96">
        <w:rPr>
          <w:spacing w:val="45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до</w:t>
      </w:r>
      <w:r w:rsidRPr="00553A96">
        <w:rPr>
          <w:spacing w:val="35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області</w:t>
      </w:r>
      <w:r w:rsidRPr="00553A96">
        <w:rPr>
          <w:spacing w:val="14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шляхом</w:t>
      </w:r>
      <w:r w:rsidRPr="00553A96">
        <w:rPr>
          <w:spacing w:val="13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централізованого</w:t>
      </w:r>
      <w:r w:rsidRPr="00553A96">
        <w:rPr>
          <w:spacing w:val="14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постачання</w:t>
      </w:r>
      <w:r w:rsidRPr="00553A96">
        <w:rPr>
          <w:spacing w:val="17"/>
          <w:sz w:val="28"/>
          <w:szCs w:val="28"/>
          <w:lang w:val="uk-UA"/>
        </w:rPr>
        <w:t xml:space="preserve"> </w:t>
      </w:r>
      <w:bookmarkStart w:id="2" w:name="_Hlk536798621"/>
      <w:r w:rsidRPr="00553A96">
        <w:rPr>
          <w:sz w:val="28"/>
          <w:szCs w:val="28"/>
          <w:lang w:val="uk-UA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553A96">
        <w:rPr>
          <w:sz w:val="28"/>
          <w:szCs w:val="28"/>
          <w:lang w:val="uk-UA"/>
        </w:rPr>
        <w:t>радіофармпрепаратів</w:t>
      </w:r>
      <w:proofErr w:type="spellEnd"/>
      <w:r w:rsidRPr="00553A96">
        <w:rPr>
          <w:sz w:val="28"/>
          <w:szCs w:val="28"/>
          <w:lang w:val="uk-UA"/>
        </w:rPr>
        <w:t xml:space="preserve"> та препаратів супроводу для лікування онкологічних хворих»</w:t>
      </w:r>
    </w:p>
    <w:bookmarkEnd w:id="2"/>
    <w:p w:rsidR="00553A96" w:rsidRPr="00553A96" w:rsidRDefault="00553A96" w:rsidP="00553A96">
      <w:pPr>
        <w:pStyle w:val="a9"/>
        <w:spacing w:line="300" w:lineRule="exact"/>
        <w:rPr>
          <w:spacing w:val="-1"/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line="300" w:lineRule="exact"/>
        <w:rPr>
          <w:b/>
          <w:spacing w:val="-1"/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НАКАЗУЮ</w:t>
      </w:r>
      <w:r w:rsidRPr="00553A96">
        <w:rPr>
          <w:b/>
          <w:spacing w:val="-1"/>
          <w:sz w:val="28"/>
          <w:szCs w:val="28"/>
          <w:lang w:val="uk-UA"/>
        </w:rPr>
        <w:t>:</w:t>
      </w:r>
    </w:p>
    <w:p w:rsidR="00553A96" w:rsidRPr="00553A96" w:rsidRDefault="00553A96" w:rsidP="00553A96">
      <w:pPr>
        <w:pStyle w:val="a9"/>
        <w:widowControl w:val="0"/>
        <w:numPr>
          <w:ilvl w:val="0"/>
          <w:numId w:val="1"/>
        </w:numPr>
        <w:tabs>
          <w:tab w:val="left" w:pos="1536"/>
        </w:tabs>
        <w:spacing w:before="166" w:after="0" w:line="300" w:lineRule="exact"/>
        <w:ind w:right="110" w:firstLine="731"/>
        <w:jc w:val="both"/>
        <w:rPr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ЗАТВЕРДИТИ</w:t>
      </w:r>
      <w:r w:rsidRPr="00553A96">
        <w:rPr>
          <w:spacing w:val="48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розподіл</w:t>
      </w:r>
      <w:r w:rsidRPr="00553A96">
        <w:rPr>
          <w:spacing w:val="49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лікарського засобу для лікування онкологічних хворих КАПЕЦИТАБІН-КРКА згідно</w:t>
      </w:r>
      <w:r w:rsidRPr="00553A96">
        <w:rPr>
          <w:spacing w:val="1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з</w:t>
      </w:r>
      <w:r w:rsidRPr="00553A96">
        <w:rPr>
          <w:spacing w:val="-1"/>
          <w:sz w:val="28"/>
          <w:szCs w:val="28"/>
          <w:lang w:val="uk-UA"/>
        </w:rPr>
        <w:t xml:space="preserve"> додатком.</w:t>
      </w:r>
    </w:p>
    <w:p w:rsidR="00553A96" w:rsidRPr="00553A96" w:rsidRDefault="00553A96" w:rsidP="00553A96">
      <w:pPr>
        <w:pStyle w:val="a9"/>
        <w:widowControl w:val="0"/>
        <w:numPr>
          <w:ilvl w:val="0"/>
          <w:numId w:val="1"/>
        </w:numPr>
        <w:tabs>
          <w:tab w:val="left" w:pos="1536"/>
        </w:tabs>
        <w:spacing w:after="0" w:line="300" w:lineRule="exact"/>
        <w:ind w:right="103" w:firstLine="707"/>
        <w:jc w:val="both"/>
        <w:rPr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Головному</w:t>
      </w:r>
      <w:r w:rsidRPr="00553A96">
        <w:rPr>
          <w:spacing w:val="7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лікареві</w:t>
      </w:r>
      <w:r w:rsidRPr="00553A96">
        <w:rPr>
          <w:spacing w:val="8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КЗ</w:t>
      </w:r>
      <w:r w:rsidRPr="00553A96">
        <w:rPr>
          <w:spacing w:val="10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«Клінічний</w:t>
      </w:r>
      <w:r w:rsidRPr="00553A96">
        <w:rPr>
          <w:spacing w:val="7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онкологічний</w:t>
      </w:r>
      <w:r w:rsidRPr="00553A96">
        <w:rPr>
          <w:spacing w:val="7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диспансер»</w:t>
      </w:r>
      <w:r w:rsidRPr="00553A96">
        <w:rPr>
          <w:spacing w:val="8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ДОР» (Балашова)</w:t>
      </w:r>
      <w:r w:rsidRPr="00553A96">
        <w:rPr>
          <w:spacing w:val="45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забезпечити:</w:t>
      </w:r>
    </w:p>
    <w:p w:rsidR="00553A96" w:rsidRPr="00553A96" w:rsidRDefault="00553A96" w:rsidP="00553A96">
      <w:pPr>
        <w:pStyle w:val="a9"/>
        <w:widowControl w:val="0"/>
        <w:numPr>
          <w:ilvl w:val="1"/>
          <w:numId w:val="1"/>
        </w:numPr>
        <w:tabs>
          <w:tab w:val="left" w:pos="1536"/>
        </w:tabs>
        <w:spacing w:after="0" w:line="300" w:lineRule="exact"/>
        <w:ind w:right="107" w:firstLine="731"/>
        <w:jc w:val="both"/>
        <w:rPr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Передачу</w:t>
      </w:r>
      <w:r w:rsidRPr="00553A96">
        <w:rPr>
          <w:spacing w:val="20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лікарського засобу для лікування онкологічних хворих КАПЕЦИТАБІН-КРКА</w:t>
      </w:r>
      <w:r w:rsidRPr="00553A96">
        <w:rPr>
          <w:spacing w:val="22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у</w:t>
      </w:r>
      <w:r w:rsidRPr="00553A96">
        <w:rPr>
          <w:spacing w:val="45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кількості</w:t>
      </w:r>
      <w:r w:rsidRPr="00553A96">
        <w:rPr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та</w:t>
      </w:r>
      <w:r w:rsidRPr="00553A96">
        <w:rPr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за</w:t>
      </w:r>
      <w:r w:rsidRPr="00553A96">
        <w:rPr>
          <w:spacing w:val="-3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переліком</w:t>
      </w:r>
      <w:r w:rsidRPr="00553A96">
        <w:rPr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згідно</w:t>
      </w:r>
      <w:r w:rsidRPr="00553A96">
        <w:rPr>
          <w:spacing w:val="1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з</w:t>
      </w:r>
      <w:r w:rsidRPr="00553A96">
        <w:rPr>
          <w:spacing w:val="-1"/>
          <w:sz w:val="28"/>
          <w:szCs w:val="28"/>
          <w:lang w:val="uk-UA"/>
        </w:rPr>
        <w:t xml:space="preserve"> додатком.</w:t>
      </w:r>
    </w:p>
    <w:p w:rsidR="00553A96" w:rsidRPr="00553A96" w:rsidRDefault="00553A96" w:rsidP="00553A96">
      <w:pPr>
        <w:pStyle w:val="a9"/>
        <w:widowControl w:val="0"/>
        <w:numPr>
          <w:ilvl w:val="1"/>
          <w:numId w:val="1"/>
        </w:numPr>
        <w:tabs>
          <w:tab w:val="left" w:pos="1536"/>
        </w:tabs>
        <w:spacing w:after="0" w:line="300" w:lineRule="exact"/>
        <w:ind w:right="105" w:firstLine="707"/>
        <w:jc w:val="both"/>
        <w:rPr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Персональну</w:t>
      </w:r>
      <w:r w:rsidRPr="00553A96">
        <w:rPr>
          <w:spacing w:val="33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відповідальність</w:t>
      </w:r>
      <w:r w:rsidRPr="00553A96">
        <w:rPr>
          <w:spacing w:val="33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за</w:t>
      </w:r>
      <w:r w:rsidRPr="00553A96">
        <w:rPr>
          <w:spacing w:val="34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збереженням</w:t>
      </w:r>
      <w:r w:rsidRPr="00553A96">
        <w:rPr>
          <w:spacing w:val="35"/>
          <w:sz w:val="28"/>
          <w:szCs w:val="28"/>
          <w:lang w:val="uk-UA"/>
        </w:rPr>
        <w:t xml:space="preserve"> </w:t>
      </w:r>
      <w:r w:rsidRPr="00553A96">
        <w:rPr>
          <w:spacing w:val="-2"/>
          <w:sz w:val="28"/>
          <w:szCs w:val="28"/>
          <w:lang w:val="uk-UA"/>
        </w:rPr>
        <w:t>та</w:t>
      </w:r>
      <w:r w:rsidRPr="00553A96">
        <w:rPr>
          <w:spacing w:val="34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раціональним</w:t>
      </w:r>
      <w:r w:rsidRPr="00553A96">
        <w:rPr>
          <w:spacing w:val="49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використанням</w:t>
      </w:r>
      <w:r w:rsidRPr="00553A96">
        <w:rPr>
          <w:spacing w:val="37"/>
          <w:sz w:val="28"/>
          <w:szCs w:val="28"/>
          <w:lang w:val="uk-UA"/>
        </w:rPr>
        <w:t xml:space="preserve"> </w:t>
      </w:r>
      <w:r w:rsidRPr="00553A96">
        <w:rPr>
          <w:spacing w:val="-2"/>
          <w:sz w:val="28"/>
          <w:szCs w:val="28"/>
          <w:lang w:val="uk-UA"/>
        </w:rPr>
        <w:t>отриманих</w:t>
      </w:r>
      <w:r w:rsidRPr="00553A96">
        <w:rPr>
          <w:spacing w:val="38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лікарського</w:t>
      </w:r>
      <w:r w:rsidRPr="00553A96">
        <w:rPr>
          <w:spacing w:val="36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засобу.</w:t>
      </w:r>
    </w:p>
    <w:p w:rsidR="00553A96" w:rsidRPr="00553A96" w:rsidRDefault="00553A96" w:rsidP="00553A96">
      <w:pPr>
        <w:widowControl w:val="0"/>
        <w:numPr>
          <w:ilvl w:val="1"/>
          <w:numId w:val="1"/>
        </w:numPr>
        <w:tabs>
          <w:tab w:val="left" w:pos="1440"/>
        </w:tabs>
        <w:spacing w:line="300" w:lineRule="exact"/>
        <w:ind w:firstLine="731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>Своєчасне надання актів списання до державного підприємства «</w:t>
      </w:r>
      <w:proofErr w:type="spellStart"/>
      <w:r w:rsidRPr="00553A96">
        <w:rPr>
          <w:sz w:val="28"/>
          <w:szCs w:val="28"/>
          <w:lang w:val="uk-UA"/>
        </w:rPr>
        <w:t>Укрмедпостач</w:t>
      </w:r>
      <w:proofErr w:type="spellEnd"/>
      <w:r w:rsidRPr="00553A96">
        <w:rPr>
          <w:sz w:val="28"/>
          <w:szCs w:val="28"/>
          <w:lang w:val="uk-UA"/>
        </w:rPr>
        <w:t>» МОЗ України».</w:t>
      </w:r>
    </w:p>
    <w:p w:rsidR="00553A96" w:rsidRPr="00553A96" w:rsidRDefault="00553A96" w:rsidP="00553A96">
      <w:pPr>
        <w:tabs>
          <w:tab w:val="left" w:pos="5103"/>
        </w:tabs>
        <w:spacing w:line="300" w:lineRule="exact"/>
        <w:ind w:left="5040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ab/>
        <w:t>Термін: щомісячно до 06 числа місяця, наступного за звітним.</w:t>
      </w:r>
    </w:p>
    <w:p w:rsidR="00553A96" w:rsidRDefault="00553A96" w:rsidP="00553A96">
      <w:pPr>
        <w:spacing w:before="5" w:line="300" w:lineRule="exact"/>
        <w:ind w:firstLine="7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</w:p>
    <w:p w:rsidR="00553A96" w:rsidRDefault="00553A96" w:rsidP="00553A96">
      <w:pPr>
        <w:spacing w:before="5" w:line="300" w:lineRule="exact"/>
        <w:ind w:firstLine="7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  <w:r w:rsidRPr="00553A96">
        <w:rPr>
          <w:rFonts w:eastAsia="Times New Roman"/>
          <w:bCs/>
          <w:spacing w:val="-1"/>
          <w:sz w:val="28"/>
          <w:szCs w:val="28"/>
          <w:lang w:val="uk-UA"/>
        </w:rPr>
        <w:lastRenderedPageBreak/>
        <w:t>2</w:t>
      </w:r>
    </w:p>
    <w:p w:rsidR="00553A96" w:rsidRPr="00553A96" w:rsidRDefault="00553A96" w:rsidP="00553A96">
      <w:pPr>
        <w:spacing w:before="5" w:line="300" w:lineRule="exact"/>
        <w:ind w:firstLine="7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</w:p>
    <w:p w:rsidR="00553A96" w:rsidRDefault="00553A96" w:rsidP="00553A96">
      <w:pPr>
        <w:spacing w:before="5" w:line="300" w:lineRule="exact"/>
        <w:ind w:firstLine="720"/>
        <w:jc w:val="both"/>
        <w:rPr>
          <w:rFonts w:eastAsia="Times New Roman"/>
          <w:spacing w:val="-1"/>
          <w:sz w:val="28"/>
          <w:szCs w:val="28"/>
          <w:lang w:val="uk-UA"/>
        </w:rPr>
      </w:pPr>
      <w:r w:rsidRPr="00553A96">
        <w:rPr>
          <w:rFonts w:eastAsia="Times New Roman"/>
          <w:bCs/>
          <w:spacing w:val="-1"/>
          <w:sz w:val="28"/>
          <w:szCs w:val="28"/>
          <w:lang w:val="uk-UA"/>
        </w:rPr>
        <w:t>2.4</w:t>
      </w:r>
      <w:bookmarkStart w:id="3" w:name="_Hlk536797553"/>
      <w:r w:rsidRPr="00553A96">
        <w:rPr>
          <w:rFonts w:eastAsia="Times New Roman"/>
          <w:bCs/>
          <w:spacing w:val="-1"/>
          <w:sz w:val="28"/>
          <w:szCs w:val="28"/>
          <w:lang w:val="uk-UA"/>
        </w:rPr>
        <w:t xml:space="preserve">. </w:t>
      </w:r>
      <w:bookmarkStart w:id="4" w:name="_Hlk536798688"/>
      <w:r w:rsidRPr="00553A96">
        <w:rPr>
          <w:rFonts w:eastAsia="Times New Roman"/>
          <w:bCs/>
          <w:spacing w:val="-1"/>
          <w:sz w:val="28"/>
          <w:szCs w:val="28"/>
          <w:lang w:val="uk-UA"/>
        </w:rPr>
        <w:t xml:space="preserve">Облік лікарського засобу відповідно до наказу департаменту охорони здоров’я облдержадміністрації від </w:t>
      </w:r>
      <w:r w:rsidRPr="00553A96">
        <w:rPr>
          <w:rFonts w:eastAsia="Times New Roman"/>
          <w:spacing w:val="-1"/>
          <w:sz w:val="28"/>
          <w:szCs w:val="28"/>
          <w:lang w:val="uk-UA"/>
        </w:rPr>
        <w:t>02 січня 2019 року № 5/0/197-19 «Щодо обліку матеріальних цінностей, які надходять до області шляхом централізованого постачання» (зі змінами)</w:t>
      </w:r>
      <w:r w:rsidRPr="00553A96">
        <w:rPr>
          <w:rFonts w:eastAsia="Times New Roman"/>
          <w:bCs/>
          <w:spacing w:val="-1"/>
          <w:sz w:val="28"/>
          <w:szCs w:val="28"/>
          <w:lang w:val="uk-UA"/>
        </w:rPr>
        <w:t>.</w:t>
      </w:r>
      <w:r w:rsidRPr="00553A96">
        <w:rPr>
          <w:rFonts w:eastAsia="Times New Roman"/>
          <w:spacing w:val="-1"/>
          <w:sz w:val="28"/>
          <w:szCs w:val="28"/>
          <w:lang w:val="uk-UA"/>
        </w:rPr>
        <w:t xml:space="preserve">  </w:t>
      </w:r>
    </w:p>
    <w:p w:rsidR="00553A96" w:rsidRPr="00553A96" w:rsidRDefault="00553A96" w:rsidP="00553A96">
      <w:pPr>
        <w:spacing w:before="5" w:line="300" w:lineRule="exact"/>
        <w:ind w:firstLine="720"/>
        <w:jc w:val="both"/>
        <w:rPr>
          <w:rFonts w:eastAsia="Times New Roman"/>
          <w:spacing w:val="-1"/>
          <w:sz w:val="28"/>
          <w:szCs w:val="28"/>
          <w:lang w:val="uk-UA"/>
        </w:rPr>
      </w:pPr>
    </w:p>
    <w:bookmarkEnd w:id="3"/>
    <w:bookmarkEnd w:id="4"/>
    <w:p w:rsidR="00553A96" w:rsidRPr="00553A96" w:rsidRDefault="00553A96" w:rsidP="00553A96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>Керівникам закладів охорони здоров’я, визначених у додатку до наказу забезпечити:</w:t>
      </w:r>
    </w:p>
    <w:p w:rsidR="00553A96" w:rsidRPr="00553A96" w:rsidRDefault="00553A96" w:rsidP="00553A96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553A96">
        <w:rPr>
          <w:rFonts w:ascii="Times New Roman" w:hAnsi="Times New Roman" w:cs="Times New Roman"/>
          <w:spacing w:val="-1"/>
          <w:sz w:val="28"/>
          <w:szCs w:val="28"/>
          <w:lang w:val="uk-UA"/>
        </w:rPr>
        <w:t>лікарського</w:t>
      </w:r>
      <w:r w:rsidRPr="00553A9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553A96">
        <w:rPr>
          <w:rFonts w:ascii="Times New Roman" w:hAnsi="Times New Roman" w:cs="Times New Roman"/>
          <w:spacing w:val="-1"/>
          <w:sz w:val="28"/>
          <w:szCs w:val="28"/>
          <w:lang w:val="uk-UA"/>
        </w:rPr>
        <w:t>засобу</w:t>
      </w:r>
      <w:r w:rsidRPr="00553A96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 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>для лікування онкологічних хворих КАПЕЦИТАБІН-КРКА відповідно до затвердженого розподілу.</w:t>
      </w:r>
    </w:p>
    <w:p w:rsidR="00553A96" w:rsidRPr="00553A96" w:rsidRDefault="00553A96" w:rsidP="00553A96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553A96" w:rsidRPr="00553A96" w:rsidRDefault="00553A96" w:rsidP="00553A96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pacing w:val="-6"/>
          <w:sz w:val="28"/>
          <w:szCs w:val="28"/>
          <w:lang w:val="uk-UA"/>
        </w:rPr>
        <w:t>3.2.</w:t>
      </w:r>
      <w:r w:rsidRPr="00553A96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лікарського засобу.</w:t>
      </w:r>
    </w:p>
    <w:p w:rsidR="00553A96" w:rsidRPr="00553A96" w:rsidRDefault="00553A96" w:rsidP="00553A96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553A96" w:rsidRPr="00553A96" w:rsidRDefault="00553A96" w:rsidP="00553A96">
      <w:pPr>
        <w:pStyle w:val="af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3.4.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отриманого лікарського засобу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553A96" w:rsidRPr="00553A96" w:rsidRDefault="00553A96" w:rsidP="00553A96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лікарського засобу до                                   КЗ «Клінічний онкологічний диспансер» ДОР».</w:t>
      </w:r>
    </w:p>
    <w:p w:rsidR="00553A96" w:rsidRDefault="00553A96" w:rsidP="00553A96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Термін: щомісячно до 03 числа місяця, наступного за звітним.</w:t>
      </w:r>
    </w:p>
    <w:p w:rsidR="00553A96" w:rsidRPr="00553A96" w:rsidRDefault="00553A96" w:rsidP="00553A96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3A96" w:rsidRPr="00553A96" w:rsidRDefault="00553A96" w:rsidP="00553A9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В.о. начальника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 xml:space="preserve"> відділу лікувально-профілактичної допомоги дорослому населенню:</w:t>
      </w:r>
    </w:p>
    <w:p w:rsidR="00553A96" w:rsidRPr="00553A96" w:rsidRDefault="00553A96" w:rsidP="00553A9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553A96" w:rsidRDefault="00553A96" w:rsidP="00553A9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A96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553A96"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553A96" w:rsidRPr="00553A96" w:rsidRDefault="00553A96" w:rsidP="00553A9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>5.</w:t>
      </w:r>
      <w:r w:rsidRPr="00553A96">
        <w:rPr>
          <w:sz w:val="28"/>
          <w:szCs w:val="28"/>
          <w:lang w:val="uk-UA"/>
        </w:rPr>
        <w:tab/>
      </w:r>
      <w:r w:rsidRPr="00553A96">
        <w:rPr>
          <w:sz w:val="28"/>
          <w:szCs w:val="28"/>
          <w:lang w:val="ru-RU"/>
        </w:rPr>
        <w:t xml:space="preserve">Контроль </w:t>
      </w:r>
      <w:r w:rsidRPr="00553A96">
        <w:rPr>
          <w:sz w:val="28"/>
          <w:szCs w:val="28"/>
          <w:lang w:val="uk-UA"/>
        </w:rPr>
        <w:t>за виконанням наказу покласти на</w:t>
      </w:r>
      <w:r w:rsidRPr="00553A96">
        <w:rPr>
          <w:sz w:val="28"/>
          <w:szCs w:val="28"/>
          <w:lang w:val="ru-RU"/>
        </w:rPr>
        <w:t xml:space="preserve"> заступник</w:t>
      </w:r>
      <w:proofErr w:type="spellStart"/>
      <w:r w:rsidRPr="00553A96">
        <w:rPr>
          <w:sz w:val="28"/>
          <w:szCs w:val="28"/>
          <w:lang w:val="uk-UA"/>
        </w:rPr>
        <w:t>ів</w:t>
      </w:r>
      <w:proofErr w:type="spellEnd"/>
      <w:r w:rsidRPr="00553A96">
        <w:rPr>
          <w:sz w:val="28"/>
          <w:szCs w:val="28"/>
          <w:lang w:val="uk-UA"/>
        </w:rPr>
        <w:t xml:space="preserve"> директора департаменту, відповідальних за напрямками.</w:t>
      </w:r>
    </w:p>
    <w:p w:rsidR="00553A96" w:rsidRPr="00553A96" w:rsidRDefault="00553A96" w:rsidP="00553A96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Підстава:</w:t>
      </w:r>
    </w:p>
    <w:p w:rsidR="00553A96" w:rsidRPr="00553A96" w:rsidRDefault="00553A96" w:rsidP="00553A96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>- наказ</w:t>
      </w:r>
      <w:r w:rsidRPr="00553A96">
        <w:rPr>
          <w:spacing w:val="7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Міністерства</w:t>
      </w:r>
      <w:r w:rsidRPr="00553A96">
        <w:rPr>
          <w:spacing w:val="5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>охорони</w:t>
      </w:r>
      <w:r w:rsidRPr="00553A96">
        <w:rPr>
          <w:spacing w:val="8"/>
          <w:sz w:val="28"/>
          <w:szCs w:val="28"/>
          <w:lang w:val="uk-UA"/>
        </w:rPr>
        <w:t xml:space="preserve"> </w:t>
      </w:r>
      <w:r w:rsidRPr="00553A96">
        <w:rPr>
          <w:spacing w:val="-2"/>
          <w:sz w:val="28"/>
          <w:szCs w:val="28"/>
          <w:lang w:val="uk-UA"/>
        </w:rPr>
        <w:t>здоров’я</w:t>
      </w:r>
      <w:r w:rsidRPr="00553A96">
        <w:rPr>
          <w:sz w:val="28"/>
          <w:szCs w:val="28"/>
          <w:lang w:val="uk-UA"/>
        </w:rPr>
        <w:t xml:space="preserve"> України від 16 серпня 2019 року №1819;</w:t>
      </w:r>
    </w:p>
    <w:p w:rsidR="00553A96" w:rsidRPr="00553A96" w:rsidRDefault="00553A96" w:rsidP="00553A96">
      <w:pPr>
        <w:spacing w:line="300" w:lineRule="exact"/>
        <w:jc w:val="both"/>
        <w:rPr>
          <w:spacing w:val="-2"/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 xml:space="preserve">- видаткова накладна </w:t>
      </w:r>
      <w:r w:rsidRPr="00553A96">
        <w:rPr>
          <w:sz w:val="28"/>
          <w:szCs w:val="28"/>
          <w:lang w:val="uk-UA"/>
        </w:rPr>
        <w:t>від</w:t>
      </w:r>
      <w:r w:rsidRPr="00553A96">
        <w:rPr>
          <w:spacing w:val="-2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 xml:space="preserve">04 вересня 2019 </w:t>
      </w:r>
      <w:r w:rsidRPr="00553A96">
        <w:rPr>
          <w:spacing w:val="-2"/>
          <w:sz w:val="28"/>
          <w:szCs w:val="28"/>
          <w:lang w:val="uk-UA"/>
        </w:rPr>
        <w:t>року</w:t>
      </w:r>
      <w:r w:rsidRPr="00553A96">
        <w:rPr>
          <w:sz w:val="28"/>
          <w:szCs w:val="28"/>
          <w:lang w:val="uk-UA"/>
        </w:rPr>
        <w:t xml:space="preserve"> №</w:t>
      </w:r>
      <w:r w:rsidRPr="00553A96">
        <w:rPr>
          <w:spacing w:val="-2"/>
          <w:sz w:val="28"/>
          <w:szCs w:val="28"/>
          <w:lang w:val="uk-UA"/>
        </w:rPr>
        <w:t>П-12459;</w:t>
      </w:r>
    </w:p>
    <w:p w:rsidR="00553A96" w:rsidRPr="00553A96" w:rsidRDefault="00553A96" w:rsidP="00553A96">
      <w:pPr>
        <w:pStyle w:val="a9"/>
        <w:tabs>
          <w:tab w:val="left" w:pos="398"/>
        </w:tabs>
        <w:spacing w:after="0" w:line="300" w:lineRule="exact"/>
        <w:rPr>
          <w:sz w:val="28"/>
          <w:szCs w:val="28"/>
          <w:lang w:val="uk-UA"/>
        </w:rPr>
      </w:pPr>
      <w:r w:rsidRPr="00553A96">
        <w:rPr>
          <w:spacing w:val="-1"/>
          <w:sz w:val="28"/>
          <w:szCs w:val="28"/>
          <w:lang w:val="uk-UA"/>
        </w:rPr>
        <w:t>- рапорт</w:t>
      </w:r>
      <w:r w:rsidRPr="00553A96">
        <w:rPr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експерта</w:t>
      </w:r>
      <w:r w:rsidRPr="00553A96">
        <w:rPr>
          <w:sz w:val="28"/>
          <w:szCs w:val="28"/>
          <w:lang w:val="uk-UA"/>
        </w:rPr>
        <w:t xml:space="preserve"> ДОЗ</w:t>
      </w:r>
      <w:r w:rsidRPr="00553A96">
        <w:rPr>
          <w:spacing w:val="48"/>
          <w:sz w:val="28"/>
          <w:szCs w:val="28"/>
          <w:lang w:val="uk-UA"/>
        </w:rPr>
        <w:t xml:space="preserve"> </w:t>
      </w:r>
      <w:r w:rsidRPr="00553A96">
        <w:rPr>
          <w:spacing w:val="-2"/>
          <w:sz w:val="28"/>
          <w:szCs w:val="28"/>
          <w:lang w:val="uk-UA"/>
        </w:rPr>
        <w:t>ОДА</w:t>
      </w:r>
      <w:r w:rsidRPr="00553A96">
        <w:rPr>
          <w:spacing w:val="43"/>
          <w:sz w:val="28"/>
          <w:szCs w:val="28"/>
          <w:lang w:val="uk-UA"/>
        </w:rPr>
        <w:t xml:space="preserve"> </w:t>
      </w:r>
      <w:r w:rsidRPr="00553A96">
        <w:rPr>
          <w:sz w:val="28"/>
          <w:szCs w:val="28"/>
          <w:lang w:val="uk-UA"/>
        </w:rPr>
        <w:t xml:space="preserve">за напрямком </w:t>
      </w:r>
      <w:r w:rsidRPr="00553A96">
        <w:rPr>
          <w:spacing w:val="-1"/>
          <w:sz w:val="28"/>
          <w:szCs w:val="28"/>
          <w:lang w:val="uk-UA"/>
        </w:rPr>
        <w:t>«Онкологія»</w:t>
      </w:r>
      <w:r w:rsidRPr="00553A96">
        <w:rPr>
          <w:spacing w:val="-2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від 10 вересня</w:t>
      </w:r>
      <w:r w:rsidRPr="00553A96">
        <w:rPr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 xml:space="preserve">2019 </w:t>
      </w:r>
      <w:r w:rsidRPr="00553A96">
        <w:rPr>
          <w:spacing w:val="1"/>
          <w:sz w:val="28"/>
          <w:szCs w:val="28"/>
          <w:lang w:val="uk-UA"/>
        </w:rPr>
        <w:t>р</w:t>
      </w:r>
      <w:r w:rsidRPr="00553A96">
        <w:rPr>
          <w:spacing w:val="-2"/>
          <w:sz w:val="28"/>
          <w:szCs w:val="28"/>
          <w:lang w:val="uk-UA"/>
        </w:rPr>
        <w:t>оку;</w:t>
      </w:r>
    </w:p>
    <w:p w:rsidR="00553A96" w:rsidRDefault="00553A96" w:rsidP="00553A96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</w:p>
    <w:p w:rsidR="00553A96" w:rsidRDefault="00553A96" w:rsidP="00553A96">
      <w:pPr>
        <w:pStyle w:val="a9"/>
        <w:spacing w:after="0"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553A96" w:rsidRDefault="00553A96" w:rsidP="00553A96">
      <w:pPr>
        <w:pStyle w:val="a9"/>
        <w:spacing w:after="0" w:line="300" w:lineRule="exact"/>
        <w:jc w:val="center"/>
        <w:rPr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>-</w:t>
      </w:r>
      <w:r w:rsidRPr="00553A96">
        <w:rPr>
          <w:sz w:val="28"/>
          <w:szCs w:val="28"/>
          <w:lang w:val="uk-UA"/>
        </w:rPr>
        <w:tab/>
        <w:t>лист в.о. генерального директора КП «Криворізький онкологічний диспансер» ДОР» від 06 вересня 2019 року №810;</w:t>
      </w:r>
    </w:p>
    <w:p w:rsidR="00553A96" w:rsidRPr="00553A96" w:rsidRDefault="00553A96" w:rsidP="00553A96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>-</w:t>
      </w:r>
      <w:r w:rsidRPr="00553A96">
        <w:rPr>
          <w:sz w:val="28"/>
          <w:szCs w:val="28"/>
          <w:lang w:val="uk-UA"/>
        </w:rPr>
        <w:tab/>
        <w:t>лист головного лікаря КЗ «Клінічний онкологічний диспансер» Дніпропетровської обласної ради» від 06 вересня 2019 року №821.</w:t>
      </w:r>
    </w:p>
    <w:p w:rsidR="00553A96" w:rsidRPr="00553A96" w:rsidRDefault="00553A96" w:rsidP="00553A96">
      <w:pPr>
        <w:pStyle w:val="a9"/>
        <w:spacing w:line="300" w:lineRule="exact"/>
        <w:jc w:val="both"/>
        <w:rPr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spacing w:line="300" w:lineRule="exact"/>
        <w:jc w:val="both"/>
        <w:rPr>
          <w:sz w:val="28"/>
          <w:szCs w:val="28"/>
          <w:lang w:val="uk-UA"/>
        </w:rPr>
        <w:sectPr w:rsidR="00553A96" w:rsidRPr="00553A96" w:rsidSect="0033180B">
          <w:pgSz w:w="11907" w:h="16840"/>
          <w:pgMar w:top="1134" w:right="624" w:bottom="1134" w:left="1701" w:header="425" w:footer="0" w:gutter="0"/>
          <w:cols w:space="720"/>
        </w:sectPr>
      </w:pPr>
      <w:r w:rsidRPr="00553A96">
        <w:rPr>
          <w:spacing w:val="-1"/>
          <w:sz w:val="28"/>
          <w:szCs w:val="28"/>
          <w:lang w:val="uk-UA"/>
        </w:rPr>
        <w:t>В.о. директора департаменту</w:t>
      </w:r>
      <w:r w:rsidRPr="00553A96">
        <w:rPr>
          <w:sz w:val="28"/>
          <w:szCs w:val="28"/>
          <w:lang w:val="uk-UA"/>
        </w:rPr>
        <w:t xml:space="preserve">          </w:t>
      </w:r>
      <w:r w:rsidRPr="00553A96">
        <w:rPr>
          <w:sz w:val="28"/>
          <w:szCs w:val="28"/>
          <w:lang w:val="uk-UA"/>
        </w:rPr>
        <w:tab/>
        <w:t xml:space="preserve">                                          </w:t>
      </w:r>
      <w:r w:rsidRPr="00553A96">
        <w:rPr>
          <w:spacing w:val="16"/>
          <w:sz w:val="28"/>
          <w:szCs w:val="28"/>
          <w:lang w:val="uk-UA"/>
        </w:rPr>
        <w:t xml:space="preserve"> </w:t>
      </w:r>
      <w:r w:rsidRPr="00553A96">
        <w:rPr>
          <w:spacing w:val="-1"/>
          <w:sz w:val="28"/>
          <w:szCs w:val="28"/>
          <w:lang w:val="uk-UA"/>
        </w:rPr>
        <w:t>Т.П.КВІТНИЦЬКА</w:t>
      </w:r>
    </w:p>
    <w:p w:rsidR="00553A96" w:rsidRPr="00553A96" w:rsidRDefault="00553A96" w:rsidP="00553A96">
      <w:pPr>
        <w:tabs>
          <w:tab w:val="left" w:pos="11160"/>
        </w:tabs>
        <w:spacing w:line="220" w:lineRule="exact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lastRenderedPageBreak/>
        <w:t xml:space="preserve">                      </w:t>
      </w:r>
      <w:r w:rsidRPr="00553A96">
        <w:rPr>
          <w:sz w:val="28"/>
          <w:szCs w:val="28"/>
          <w:lang w:val="uk-UA"/>
        </w:rPr>
        <w:tab/>
      </w:r>
      <w:r w:rsidRPr="00553A96">
        <w:rPr>
          <w:sz w:val="28"/>
          <w:szCs w:val="28"/>
          <w:lang w:val="uk-UA"/>
        </w:rPr>
        <w:tab/>
        <w:t xml:space="preserve">Додаток наказу ДОЗ ОДА </w:t>
      </w:r>
    </w:p>
    <w:p w:rsidR="00553A96" w:rsidRPr="00553A96" w:rsidRDefault="00553A96" w:rsidP="00553A96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</w:p>
    <w:p w:rsidR="00553A96" w:rsidRPr="00553A96" w:rsidRDefault="00553A96" w:rsidP="00553A96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553A96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_____________№_________                                                                 </w:t>
      </w:r>
    </w:p>
    <w:p w:rsidR="00553A96" w:rsidRPr="00553A96" w:rsidRDefault="00553A96" w:rsidP="00553A96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  <w:r w:rsidRPr="00553A96">
        <w:rPr>
          <w:b/>
          <w:spacing w:val="-1"/>
          <w:sz w:val="28"/>
          <w:szCs w:val="28"/>
          <w:lang w:val="uk-UA"/>
        </w:rPr>
        <w:t xml:space="preserve">                            </w:t>
      </w:r>
    </w:p>
    <w:p w:rsidR="00553A96" w:rsidRPr="00553A96" w:rsidRDefault="00553A96" w:rsidP="00553A96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  <w:r w:rsidRPr="00553A96">
        <w:rPr>
          <w:b/>
          <w:spacing w:val="-1"/>
          <w:sz w:val="28"/>
          <w:szCs w:val="28"/>
          <w:lang w:val="uk-UA"/>
        </w:rPr>
        <w:t xml:space="preserve"> Розподіл лікарського</w:t>
      </w:r>
      <w:r w:rsidRPr="00553A96">
        <w:rPr>
          <w:b/>
          <w:spacing w:val="-3"/>
          <w:sz w:val="28"/>
          <w:szCs w:val="28"/>
          <w:lang w:val="uk-UA"/>
        </w:rPr>
        <w:t xml:space="preserve"> </w:t>
      </w:r>
      <w:r w:rsidRPr="00553A96">
        <w:rPr>
          <w:b/>
          <w:spacing w:val="-1"/>
          <w:sz w:val="28"/>
          <w:szCs w:val="28"/>
          <w:lang w:val="uk-UA"/>
        </w:rPr>
        <w:t>засобу</w:t>
      </w:r>
      <w:r w:rsidRPr="00553A96">
        <w:rPr>
          <w:b/>
          <w:spacing w:val="-2"/>
          <w:sz w:val="28"/>
          <w:szCs w:val="28"/>
          <w:lang w:val="uk-UA"/>
        </w:rPr>
        <w:t xml:space="preserve"> </w:t>
      </w:r>
      <w:r w:rsidRPr="00553A96">
        <w:rPr>
          <w:b/>
          <w:spacing w:val="-1"/>
          <w:sz w:val="28"/>
          <w:szCs w:val="28"/>
          <w:lang w:val="uk-UA"/>
        </w:rPr>
        <w:t>для</w:t>
      </w:r>
      <w:r w:rsidRPr="00553A96">
        <w:rPr>
          <w:b/>
          <w:spacing w:val="-2"/>
          <w:sz w:val="28"/>
          <w:szCs w:val="28"/>
          <w:lang w:val="uk-UA"/>
        </w:rPr>
        <w:t xml:space="preserve"> </w:t>
      </w:r>
      <w:r w:rsidRPr="00553A96">
        <w:rPr>
          <w:b/>
          <w:spacing w:val="-1"/>
          <w:sz w:val="28"/>
          <w:szCs w:val="28"/>
          <w:lang w:val="uk-UA"/>
        </w:rPr>
        <w:t>лікування</w:t>
      </w:r>
      <w:r w:rsidRPr="00553A96">
        <w:rPr>
          <w:b/>
          <w:spacing w:val="55"/>
          <w:sz w:val="28"/>
          <w:szCs w:val="28"/>
          <w:lang w:val="uk-UA"/>
        </w:rPr>
        <w:t xml:space="preserve"> </w:t>
      </w:r>
      <w:r w:rsidRPr="00553A96">
        <w:rPr>
          <w:b/>
          <w:spacing w:val="-1"/>
          <w:sz w:val="28"/>
          <w:szCs w:val="28"/>
          <w:lang w:val="uk-UA"/>
        </w:rPr>
        <w:t>онкологічних хворих</w:t>
      </w:r>
    </w:p>
    <w:p w:rsidR="00553A96" w:rsidRPr="00553A96" w:rsidRDefault="00553A96" w:rsidP="00553A96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"/>
        <w:gridCol w:w="2359"/>
        <w:gridCol w:w="1046"/>
        <w:gridCol w:w="1194"/>
        <w:gridCol w:w="1123"/>
        <w:gridCol w:w="1194"/>
        <w:gridCol w:w="853"/>
        <w:gridCol w:w="1200"/>
        <w:gridCol w:w="1753"/>
        <w:gridCol w:w="1452"/>
        <w:gridCol w:w="1237"/>
        <w:gridCol w:w="1229"/>
      </w:tblGrid>
      <w:tr w:rsidR="00553A96" w:rsidRPr="00553A96" w:rsidTr="00553A96">
        <w:trPr>
          <w:jc w:val="center"/>
        </w:trPr>
        <w:tc>
          <w:tcPr>
            <w:tcW w:w="383" w:type="dxa"/>
            <w:vMerge w:val="restart"/>
            <w:shd w:val="clear" w:color="auto" w:fill="auto"/>
          </w:tcPr>
          <w:p w:rsidR="00553A96" w:rsidRPr="00553A96" w:rsidRDefault="00553A96" w:rsidP="008B1AB8">
            <w:pPr>
              <w:rPr>
                <w:rFonts w:eastAsia="Times New Roman"/>
                <w:lang w:val="uk-UA"/>
              </w:rPr>
            </w:pPr>
          </w:p>
        </w:tc>
        <w:tc>
          <w:tcPr>
            <w:tcW w:w="2363" w:type="dxa"/>
            <w:vMerge w:val="restart"/>
            <w:shd w:val="clear" w:color="auto" w:fill="auto"/>
          </w:tcPr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rFonts w:eastAsia="Times New Roman"/>
              </w:rPr>
            </w:pPr>
            <w:proofErr w:type="spellStart"/>
            <w:r w:rsidRPr="00553A96">
              <w:rPr>
                <w:b/>
              </w:rPr>
              <w:t>Найменування</w:t>
            </w:r>
            <w:proofErr w:type="spellEnd"/>
            <w:r w:rsidRPr="00553A96">
              <w:rPr>
                <w:b/>
                <w:spacing w:val="-7"/>
              </w:rPr>
              <w:t xml:space="preserve"> </w:t>
            </w:r>
            <w:proofErr w:type="spellStart"/>
            <w:r w:rsidRPr="00553A96">
              <w:rPr>
                <w:b/>
              </w:rPr>
              <w:t>засобу</w:t>
            </w:r>
            <w:proofErr w:type="spellEnd"/>
          </w:p>
        </w:tc>
        <w:tc>
          <w:tcPr>
            <w:tcW w:w="2245" w:type="dxa"/>
            <w:gridSpan w:val="2"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r w:rsidRPr="00553A96">
              <w:rPr>
                <w:b/>
                <w:spacing w:val="-1"/>
              </w:rPr>
              <w:t>Накладна</w:t>
            </w:r>
            <w:r w:rsidRPr="00553A96">
              <w:rPr>
                <w:b/>
                <w:spacing w:val="26"/>
                <w:w w:val="99"/>
              </w:rPr>
              <w:t xml:space="preserve"> </w:t>
            </w:r>
            <w:proofErr w:type="spellStart"/>
            <w:r w:rsidRPr="00553A96">
              <w:rPr>
                <w:b/>
                <w:spacing w:val="-1"/>
              </w:rPr>
              <w:t>постачальника</w:t>
            </w:r>
            <w:proofErr w:type="spellEnd"/>
          </w:p>
        </w:tc>
        <w:tc>
          <w:tcPr>
            <w:tcW w:w="1088" w:type="dxa"/>
            <w:vMerge w:val="restart"/>
            <w:shd w:val="clear" w:color="auto" w:fill="auto"/>
          </w:tcPr>
          <w:p w:rsidR="00553A96" w:rsidRPr="00D152DA" w:rsidRDefault="00553A96" w:rsidP="008B1AB8">
            <w:pPr>
              <w:spacing w:line="252" w:lineRule="exact"/>
              <w:jc w:val="center"/>
              <w:rPr>
                <w:b/>
                <w:spacing w:val="-1"/>
                <w:lang w:val="en-US"/>
              </w:rPr>
            </w:pPr>
            <w:r w:rsidRPr="00553A96">
              <w:rPr>
                <w:b/>
              </w:rPr>
              <w:t xml:space="preserve">Од. </w:t>
            </w:r>
            <w:proofErr w:type="spellStart"/>
            <w:r w:rsidRPr="00553A96">
              <w:rPr>
                <w:b/>
                <w:spacing w:val="-1"/>
              </w:rPr>
              <w:t>вимір</w:t>
            </w:r>
            <w:r w:rsidRPr="00553A96">
              <w:rPr>
                <w:b/>
              </w:rPr>
              <w:t>у</w:t>
            </w:r>
            <w:proofErr w:type="spellEnd"/>
            <w:r w:rsidR="00D152DA">
              <w:rPr>
                <w:b/>
                <w:lang w:val="en-US"/>
              </w:rPr>
              <w:t>f</w:t>
            </w:r>
            <w:r w:rsidR="00385C5B">
              <w:rPr>
                <w:b/>
                <w:lang w:val="en-US"/>
              </w:rPr>
              <w:t>`</w:t>
            </w:r>
          </w:p>
        </w:tc>
        <w:tc>
          <w:tcPr>
            <w:tcW w:w="2051" w:type="dxa"/>
            <w:gridSpan w:val="2"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r w:rsidRPr="00553A96">
              <w:rPr>
                <w:b/>
              </w:rPr>
              <w:t>наказ</w:t>
            </w:r>
            <w:r w:rsidRPr="00553A96">
              <w:rPr>
                <w:b/>
                <w:spacing w:val="-7"/>
              </w:rPr>
              <w:t xml:space="preserve"> </w:t>
            </w:r>
            <w:r w:rsidRPr="00553A96">
              <w:rPr>
                <w:b/>
              </w:rPr>
              <w:t>МОЗ</w:t>
            </w:r>
          </w:p>
        </w:tc>
        <w:tc>
          <w:tcPr>
            <w:tcW w:w="1203" w:type="dxa"/>
            <w:vMerge w:val="restart"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proofErr w:type="spellStart"/>
            <w:r w:rsidRPr="00553A96">
              <w:rPr>
                <w:b/>
                <w:spacing w:val="-1"/>
              </w:rPr>
              <w:t>Серія</w:t>
            </w:r>
            <w:proofErr w:type="spellEnd"/>
          </w:p>
        </w:tc>
        <w:tc>
          <w:tcPr>
            <w:tcW w:w="1756" w:type="dxa"/>
            <w:vMerge w:val="restart"/>
            <w:shd w:val="clear" w:color="auto" w:fill="auto"/>
          </w:tcPr>
          <w:p w:rsidR="00553A96" w:rsidRPr="00553A96" w:rsidRDefault="00553A96" w:rsidP="008B1AB8">
            <w:pPr>
              <w:spacing w:line="246" w:lineRule="auto"/>
              <w:ind w:left="5" w:right="7"/>
              <w:jc w:val="center"/>
              <w:rPr>
                <w:b/>
                <w:spacing w:val="-1"/>
              </w:rPr>
            </w:pPr>
            <w:proofErr w:type="spellStart"/>
            <w:r w:rsidRPr="00553A96">
              <w:rPr>
                <w:b/>
                <w:spacing w:val="-1"/>
              </w:rPr>
              <w:t>Термін</w:t>
            </w:r>
            <w:proofErr w:type="spellEnd"/>
            <w:r w:rsidRPr="00553A96">
              <w:rPr>
                <w:b/>
                <w:spacing w:val="-1"/>
              </w:rPr>
              <w:t xml:space="preserve"> </w:t>
            </w:r>
            <w:proofErr w:type="spellStart"/>
            <w:r w:rsidRPr="00553A96">
              <w:rPr>
                <w:b/>
                <w:spacing w:val="-1"/>
              </w:rPr>
              <w:t>придатності</w:t>
            </w:r>
            <w:proofErr w:type="spellEnd"/>
          </w:p>
        </w:tc>
        <w:tc>
          <w:tcPr>
            <w:tcW w:w="1454" w:type="dxa"/>
            <w:vMerge w:val="restart"/>
            <w:shd w:val="clear" w:color="auto" w:fill="auto"/>
          </w:tcPr>
          <w:p w:rsidR="00553A96" w:rsidRPr="00553A96" w:rsidRDefault="00553A96" w:rsidP="008B1AB8">
            <w:pPr>
              <w:spacing w:line="246" w:lineRule="auto"/>
              <w:ind w:left="5" w:right="7"/>
              <w:jc w:val="center"/>
              <w:rPr>
                <w:rFonts w:eastAsia="Times New Roman"/>
              </w:rPr>
            </w:pPr>
            <w:proofErr w:type="spellStart"/>
            <w:r w:rsidRPr="00553A96">
              <w:rPr>
                <w:b/>
                <w:spacing w:val="-1"/>
              </w:rPr>
              <w:t>Кількість</w:t>
            </w:r>
            <w:proofErr w:type="spellEnd"/>
            <w:r w:rsidRPr="00553A96">
              <w:rPr>
                <w:b/>
                <w:spacing w:val="28"/>
                <w:w w:val="99"/>
              </w:rPr>
              <w:t xml:space="preserve"> </w:t>
            </w:r>
            <w:proofErr w:type="spellStart"/>
            <w:r w:rsidRPr="00553A96">
              <w:rPr>
                <w:b/>
                <w:spacing w:val="-1"/>
              </w:rPr>
              <w:t>загальна</w:t>
            </w:r>
            <w:proofErr w:type="spellEnd"/>
          </w:p>
        </w:tc>
        <w:tc>
          <w:tcPr>
            <w:tcW w:w="1239" w:type="dxa"/>
            <w:vMerge w:val="restart"/>
            <w:shd w:val="clear" w:color="auto" w:fill="auto"/>
            <w:textDirection w:val="btLr"/>
          </w:tcPr>
          <w:p w:rsidR="00553A96" w:rsidRPr="00553A96" w:rsidRDefault="00553A96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</w:rPr>
            </w:pPr>
          </w:p>
          <w:p w:rsidR="00553A96" w:rsidRPr="00553A96" w:rsidRDefault="00553A96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</w:rPr>
            </w:pPr>
            <w:r w:rsidRPr="00553A96">
              <w:rPr>
                <w:rFonts w:eastAsia="Times New Roman"/>
                <w:b/>
              </w:rPr>
              <w:t xml:space="preserve">КЗ </w:t>
            </w:r>
          </w:p>
          <w:p w:rsidR="00553A96" w:rsidRPr="00553A96" w:rsidRDefault="00553A96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</w:rPr>
            </w:pPr>
            <w:r w:rsidRPr="00553A96">
              <w:rPr>
                <w:rFonts w:eastAsia="Times New Roman"/>
                <w:b/>
              </w:rPr>
              <w:t>«КОД» ДОР</w:t>
            </w:r>
          </w:p>
        </w:tc>
        <w:tc>
          <w:tcPr>
            <w:tcW w:w="1239" w:type="dxa"/>
            <w:vMerge w:val="restart"/>
            <w:shd w:val="clear" w:color="auto" w:fill="auto"/>
            <w:textDirection w:val="btLr"/>
          </w:tcPr>
          <w:p w:rsidR="00553A96" w:rsidRPr="00553A96" w:rsidRDefault="00553A96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</w:rPr>
            </w:pPr>
            <w:r w:rsidRPr="00553A96">
              <w:rPr>
                <w:rFonts w:eastAsia="Times New Roman"/>
                <w:b/>
              </w:rPr>
              <w:t xml:space="preserve">КП </w:t>
            </w:r>
            <w:proofErr w:type="spellStart"/>
            <w:r w:rsidRPr="00553A96">
              <w:rPr>
                <w:rFonts w:eastAsia="Times New Roman"/>
                <w:b/>
              </w:rPr>
              <w:t>Криворізький</w:t>
            </w:r>
            <w:proofErr w:type="spellEnd"/>
            <w:r w:rsidRPr="00553A96">
              <w:rPr>
                <w:rFonts w:eastAsia="Times New Roman"/>
                <w:b/>
              </w:rPr>
              <w:t xml:space="preserve"> ОД ДОР </w:t>
            </w:r>
          </w:p>
        </w:tc>
      </w:tr>
      <w:tr w:rsidR="00553A96" w:rsidRPr="00553A96" w:rsidTr="00553A96">
        <w:trPr>
          <w:trHeight w:val="439"/>
          <w:jc w:val="center"/>
        </w:trPr>
        <w:tc>
          <w:tcPr>
            <w:tcW w:w="383" w:type="dxa"/>
            <w:vMerge/>
            <w:shd w:val="clear" w:color="auto" w:fill="auto"/>
          </w:tcPr>
          <w:p w:rsidR="00553A96" w:rsidRPr="00553A96" w:rsidRDefault="00553A96" w:rsidP="008B1AB8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363" w:type="dxa"/>
            <w:vMerge/>
            <w:shd w:val="clear" w:color="auto" w:fill="auto"/>
          </w:tcPr>
          <w:p w:rsidR="00553A96" w:rsidRPr="00553A96" w:rsidRDefault="00553A96" w:rsidP="008B1AB8">
            <w:pPr>
              <w:rPr>
                <w:b/>
              </w:rPr>
            </w:pPr>
          </w:p>
        </w:tc>
        <w:tc>
          <w:tcPr>
            <w:tcW w:w="1049" w:type="dxa"/>
            <w:shd w:val="clear" w:color="auto" w:fill="auto"/>
          </w:tcPr>
          <w:p w:rsidR="00553A96" w:rsidRPr="00553A96" w:rsidRDefault="00553A96" w:rsidP="008B1AB8">
            <w:pPr>
              <w:ind w:right="4"/>
              <w:jc w:val="center"/>
              <w:rPr>
                <w:rFonts w:eastAsia="Times New Roman"/>
              </w:rPr>
            </w:pPr>
            <w:r w:rsidRPr="00553A96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1196" w:type="dxa"/>
            <w:shd w:val="clear" w:color="auto" w:fill="auto"/>
          </w:tcPr>
          <w:p w:rsidR="00553A96" w:rsidRPr="00553A96" w:rsidRDefault="00553A96" w:rsidP="008B1AB8">
            <w:pPr>
              <w:ind w:left="243"/>
              <w:rPr>
                <w:rFonts w:eastAsia="Times New Roman"/>
              </w:rPr>
            </w:pPr>
            <w:r w:rsidRPr="00553A96">
              <w:rPr>
                <w:b/>
              </w:rPr>
              <w:t>дата</w:t>
            </w:r>
          </w:p>
        </w:tc>
        <w:tc>
          <w:tcPr>
            <w:tcW w:w="1088" w:type="dxa"/>
            <w:vMerge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196" w:type="dxa"/>
            <w:shd w:val="clear" w:color="auto" w:fill="auto"/>
          </w:tcPr>
          <w:p w:rsidR="00553A96" w:rsidRPr="00553A96" w:rsidRDefault="00553A96" w:rsidP="008B1AB8">
            <w:pPr>
              <w:ind w:left="277"/>
              <w:rPr>
                <w:rFonts w:eastAsia="Times New Roman"/>
              </w:rPr>
            </w:pPr>
            <w:r w:rsidRPr="00553A96">
              <w:rPr>
                <w:b/>
              </w:rPr>
              <w:t>дата</w:t>
            </w:r>
          </w:p>
        </w:tc>
        <w:tc>
          <w:tcPr>
            <w:tcW w:w="855" w:type="dxa"/>
            <w:shd w:val="clear" w:color="auto" w:fill="auto"/>
          </w:tcPr>
          <w:p w:rsidR="00553A96" w:rsidRPr="00553A96" w:rsidRDefault="00553A96" w:rsidP="008B1AB8">
            <w:pPr>
              <w:ind w:right="4"/>
              <w:jc w:val="center"/>
              <w:rPr>
                <w:rFonts w:eastAsia="Times New Roman"/>
              </w:rPr>
            </w:pPr>
            <w:r w:rsidRPr="00553A96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1203" w:type="dxa"/>
            <w:vMerge/>
            <w:shd w:val="clear" w:color="auto" w:fill="auto"/>
            <w:textDirection w:val="btLr"/>
          </w:tcPr>
          <w:p w:rsidR="00553A96" w:rsidRPr="00553A96" w:rsidRDefault="00553A96" w:rsidP="008B1AB8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553A96" w:rsidRPr="00553A96" w:rsidRDefault="00553A96" w:rsidP="008B1AB8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</w:tr>
      <w:tr w:rsidR="00553A96" w:rsidRPr="00553A96" w:rsidTr="00553A96">
        <w:trPr>
          <w:trHeight w:val="1469"/>
          <w:jc w:val="center"/>
        </w:trPr>
        <w:tc>
          <w:tcPr>
            <w:tcW w:w="383" w:type="dxa"/>
          </w:tcPr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  <w:r w:rsidRPr="00553A96">
              <w:rPr>
                <w:b/>
                <w:lang w:val="uk-UA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A96" w:rsidRPr="00553A96" w:rsidRDefault="00553A96" w:rsidP="008B1AB8">
            <w:pPr>
              <w:jc w:val="both"/>
              <w:rPr>
                <w:b/>
                <w:lang w:val="uk-UA"/>
              </w:rPr>
            </w:pPr>
            <w:r w:rsidRPr="00553A96">
              <w:rPr>
                <w:b/>
                <w:lang w:val="uk-UA"/>
              </w:rPr>
              <w:t>КАПЕЦИТАБІН КРКА,</w:t>
            </w:r>
          </w:p>
          <w:p w:rsidR="00553A96" w:rsidRPr="00553A96" w:rsidRDefault="00553A96" w:rsidP="008B1AB8">
            <w:pPr>
              <w:jc w:val="both"/>
              <w:rPr>
                <w:b/>
                <w:lang w:val="uk-UA"/>
              </w:rPr>
            </w:pPr>
            <w:r w:rsidRPr="00553A96">
              <w:rPr>
                <w:lang w:val="uk-UA"/>
              </w:rPr>
              <w:t>таблетки, вкриті плівковою оболонкою по 150 мг, по 10 таблеток у блістері; по 6 блістерів в картонній коробці</w:t>
            </w:r>
          </w:p>
        </w:tc>
        <w:tc>
          <w:tcPr>
            <w:tcW w:w="1049" w:type="dxa"/>
            <w:shd w:val="clear" w:color="auto" w:fill="auto"/>
          </w:tcPr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  <w:r w:rsidRPr="00553A96">
              <w:rPr>
                <w:b/>
                <w:lang w:val="uk-UA"/>
              </w:rPr>
              <w:t>П-12459</w:t>
            </w:r>
          </w:p>
          <w:p w:rsidR="00553A96" w:rsidRPr="00553A96" w:rsidRDefault="00553A96" w:rsidP="008B1AB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96" w:type="dxa"/>
            <w:shd w:val="clear" w:color="auto" w:fill="auto"/>
          </w:tcPr>
          <w:p w:rsidR="00553A96" w:rsidRPr="00553A96" w:rsidRDefault="00553A96" w:rsidP="008B1AB8">
            <w:pPr>
              <w:rPr>
                <w:b/>
                <w:lang w:val="uk-UA"/>
              </w:rPr>
            </w:pPr>
          </w:p>
          <w:p w:rsidR="00553A96" w:rsidRPr="00553A96" w:rsidRDefault="00553A96" w:rsidP="008B1AB8">
            <w:pPr>
              <w:rPr>
                <w:b/>
                <w:lang w:val="uk-UA"/>
              </w:rPr>
            </w:pPr>
          </w:p>
          <w:p w:rsidR="00553A96" w:rsidRPr="00553A96" w:rsidRDefault="00553A96" w:rsidP="008B1AB8">
            <w:pPr>
              <w:rPr>
                <w:b/>
                <w:lang w:val="uk-UA"/>
              </w:rPr>
            </w:pPr>
          </w:p>
          <w:p w:rsidR="00553A96" w:rsidRPr="00553A96" w:rsidRDefault="00553A96" w:rsidP="008B1AB8">
            <w:r w:rsidRPr="00553A96">
              <w:rPr>
                <w:b/>
                <w:lang w:val="uk-UA"/>
              </w:rPr>
              <w:t>04.09.19 р</w:t>
            </w:r>
          </w:p>
        </w:tc>
        <w:tc>
          <w:tcPr>
            <w:tcW w:w="1088" w:type="dxa"/>
          </w:tcPr>
          <w:p w:rsidR="00553A96" w:rsidRPr="00553A96" w:rsidRDefault="00553A96" w:rsidP="008B1AB8">
            <w:pPr>
              <w:spacing w:after="200" w:line="276" w:lineRule="auto"/>
              <w:jc w:val="center"/>
              <w:rPr>
                <w:lang w:val="uk-UA"/>
              </w:rPr>
            </w:pPr>
          </w:p>
          <w:p w:rsidR="00553A96" w:rsidRPr="00553A96" w:rsidRDefault="00553A96" w:rsidP="008B1AB8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553A96">
              <w:rPr>
                <w:lang w:val="uk-UA"/>
              </w:rPr>
              <w:t>упак</w:t>
            </w:r>
            <w:proofErr w:type="spellEnd"/>
            <w:r w:rsidRPr="00553A96">
              <w:rPr>
                <w:lang w:val="uk-UA"/>
              </w:rPr>
              <w:t>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553A96" w:rsidRPr="00553A96" w:rsidRDefault="00553A96" w:rsidP="008B1AB8">
            <w:pPr>
              <w:rPr>
                <w:lang w:val="uk-UA"/>
              </w:rPr>
            </w:pPr>
            <w:r w:rsidRPr="00553A96">
              <w:rPr>
                <w:lang w:val="uk-UA"/>
              </w:rPr>
              <w:t>16.08.19 р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53A96" w:rsidRPr="00553A96" w:rsidRDefault="00553A96" w:rsidP="008B1AB8">
            <w:pPr>
              <w:ind w:right="4"/>
              <w:jc w:val="center"/>
              <w:rPr>
                <w:rFonts w:eastAsia="Times New Roman"/>
                <w:bCs/>
                <w:lang w:val="uk-UA"/>
              </w:rPr>
            </w:pPr>
            <w:r w:rsidRPr="00553A96">
              <w:rPr>
                <w:rFonts w:eastAsia="Times New Roman"/>
                <w:bCs/>
                <w:lang w:val="uk-UA"/>
              </w:rPr>
              <w:t>1819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553A96" w:rsidRPr="00553A96" w:rsidRDefault="00553A96" w:rsidP="008B1AB8">
            <w:pPr>
              <w:spacing w:line="252" w:lineRule="exact"/>
              <w:jc w:val="center"/>
              <w:rPr>
                <w:spacing w:val="-1"/>
                <w:lang w:val="uk-UA"/>
              </w:rPr>
            </w:pPr>
            <w:r w:rsidRPr="00553A96">
              <w:rPr>
                <w:spacing w:val="-1"/>
              </w:rPr>
              <w:t>V28071</w:t>
            </w:r>
          </w:p>
        </w:tc>
        <w:tc>
          <w:tcPr>
            <w:tcW w:w="1756" w:type="dxa"/>
            <w:shd w:val="clear" w:color="auto" w:fill="auto"/>
          </w:tcPr>
          <w:p w:rsidR="00553A96" w:rsidRPr="00553A96" w:rsidRDefault="00553A96" w:rsidP="008B1AB8">
            <w:pPr>
              <w:rPr>
                <w:lang w:val="uk-UA"/>
              </w:rPr>
            </w:pPr>
          </w:p>
          <w:p w:rsidR="00553A96" w:rsidRPr="00553A96" w:rsidRDefault="00553A96" w:rsidP="008B1AB8">
            <w:pPr>
              <w:rPr>
                <w:lang w:val="uk-UA"/>
              </w:rPr>
            </w:pPr>
          </w:p>
          <w:p w:rsidR="00553A96" w:rsidRPr="00553A96" w:rsidRDefault="00553A96" w:rsidP="008B1AB8">
            <w:pPr>
              <w:rPr>
                <w:lang w:val="uk-UA"/>
              </w:rPr>
            </w:pPr>
          </w:p>
          <w:p w:rsidR="00553A96" w:rsidRPr="00553A96" w:rsidRDefault="00553A96" w:rsidP="008B1AB8">
            <w:pPr>
              <w:rPr>
                <w:lang w:val="uk-UA"/>
              </w:rPr>
            </w:pPr>
            <w:r w:rsidRPr="00553A96">
              <w:t>01.02.22</w:t>
            </w:r>
            <w:r w:rsidRPr="00553A96">
              <w:rPr>
                <w:lang w:val="uk-UA"/>
              </w:rPr>
              <w:t>р</w:t>
            </w:r>
          </w:p>
        </w:tc>
        <w:tc>
          <w:tcPr>
            <w:tcW w:w="1454" w:type="dxa"/>
          </w:tcPr>
          <w:p w:rsidR="00553A96" w:rsidRPr="00553A96" w:rsidRDefault="00553A96" w:rsidP="008B1AB8">
            <w:pPr>
              <w:jc w:val="center"/>
              <w:rPr>
                <w:lang w:val="uk-UA"/>
              </w:rPr>
            </w:pPr>
          </w:p>
          <w:p w:rsidR="00553A96" w:rsidRPr="00553A96" w:rsidRDefault="00553A96" w:rsidP="008B1AB8">
            <w:pPr>
              <w:rPr>
                <w:lang w:val="uk-UA"/>
              </w:rPr>
            </w:pPr>
          </w:p>
          <w:p w:rsidR="00553A96" w:rsidRPr="00553A96" w:rsidRDefault="00553A96" w:rsidP="008B1AB8">
            <w:pPr>
              <w:rPr>
                <w:lang w:val="uk-UA"/>
              </w:rPr>
            </w:pPr>
          </w:p>
          <w:p w:rsidR="00553A96" w:rsidRPr="00553A96" w:rsidRDefault="00553A96" w:rsidP="008B1AB8">
            <w:pPr>
              <w:jc w:val="center"/>
            </w:pPr>
            <w:r w:rsidRPr="00553A96">
              <w:t>181</w:t>
            </w:r>
          </w:p>
        </w:tc>
        <w:tc>
          <w:tcPr>
            <w:tcW w:w="1239" w:type="dxa"/>
          </w:tcPr>
          <w:p w:rsidR="00553A96" w:rsidRPr="00553A96" w:rsidRDefault="00553A96" w:rsidP="008B1AB8">
            <w:pPr>
              <w:jc w:val="center"/>
              <w:rPr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lang w:val="uk-UA"/>
              </w:rPr>
            </w:pPr>
          </w:p>
          <w:p w:rsidR="00553A96" w:rsidRPr="00553A96" w:rsidRDefault="00553A96" w:rsidP="008B1AB8">
            <w:pPr>
              <w:jc w:val="center"/>
              <w:rPr>
                <w:lang w:val="uk-UA"/>
              </w:rPr>
            </w:pPr>
            <w:r w:rsidRPr="00553A96">
              <w:rPr>
                <w:lang w:val="uk-UA"/>
              </w:rPr>
              <w:t>121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53A96" w:rsidRPr="00553A96" w:rsidRDefault="00553A96" w:rsidP="008B1AB8">
            <w:pPr>
              <w:jc w:val="center"/>
              <w:rPr>
                <w:lang w:val="uk-UA"/>
              </w:rPr>
            </w:pPr>
            <w:r w:rsidRPr="00553A96">
              <w:rPr>
                <w:lang w:val="uk-UA"/>
              </w:rPr>
              <w:t>60</w:t>
            </w:r>
          </w:p>
        </w:tc>
      </w:tr>
    </w:tbl>
    <w:p w:rsidR="00553A96" w:rsidRPr="00553A96" w:rsidRDefault="00553A96" w:rsidP="00553A96">
      <w:pPr>
        <w:pStyle w:val="a9"/>
        <w:ind w:right="4781"/>
        <w:rPr>
          <w:spacing w:val="-1"/>
          <w:sz w:val="28"/>
          <w:szCs w:val="28"/>
          <w:lang w:val="uk-UA"/>
        </w:rPr>
      </w:pPr>
    </w:p>
    <w:p w:rsidR="00553A96" w:rsidRPr="00553A96" w:rsidRDefault="00553A96" w:rsidP="00553A96">
      <w:pPr>
        <w:pStyle w:val="a9"/>
        <w:ind w:right="4781"/>
        <w:rPr>
          <w:spacing w:val="-1"/>
          <w:sz w:val="28"/>
          <w:szCs w:val="28"/>
          <w:lang w:val="uk-UA"/>
        </w:rPr>
      </w:pPr>
    </w:p>
    <w:p w:rsidR="00F670E3" w:rsidRPr="00553A96" w:rsidRDefault="00553A96">
      <w:pPr>
        <w:rPr>
          <w:sz w:val="28"/>
          <w:szCs w:val="28"/>
          <w:lang w:val="x-none"/>
        </w:rPr>
      </w:pPr>
      <w:r w:rsidRPr="00553A96">
        <w:rPr>
          <w:spacing w:val="-1"/>
          <w:sz w:val="28"/>
          <w:szCs w:val="28"/>
          <w:lang w:val="uk-UA"/>
        </w:rPr>
        <w:t xml:space="preserve">В.о. директора департаменту          </w:t>
      </w:r>
      <w:r w:rsidRPr="00553A96">
        <w:rPr>
          <w:spacing w:val="-1"/>
          <w:sz w:val="28"/>
          <w:szCs w:val="28"/>
          <w:lang w:val="uk-UA"/>
        </w:rPr>
        <w:tab/>
        <w:t xml:space="preserve">                                         </w:t>
      </w:r>
      <w:r w:rsidR="00E70142">
        <w:rPr>
          <w:spacing w:val="-1"/>
          <w:sz w:val="28"/>
          <w:szCs w:val="28"/>
          <w:lang w:val="uk-UA"/>
        </w:rPr>
        <w:tab/>
      </w:r>
      <w:r w:rsidR="00E70142">
        <w:rPr>
          <w:spacing w:val="-1"/>
          <w:sz w:val="28"/>
          <w:szCs w:val="28"/>
          <w:lang w:val="uk-UA"/>
        </w:rPr>
        <w:tab/>
      </w:r>
      <w:r w:rsidR="00E70142">
        <w:rPr>
          <w:spacing w:val="-1"/>
          <w:sz w:val="28"/>
          <w:szCs w:val="28"/>
          <w:lang w:val="uk-UA"/>
        </w:rPr>
        <w:tab/>
        <w:t xml:space="preserve">         </w:t>
      </w:r>
      <w:r w:rsidRPr="00553A96">
        <w:rPr>
          <w:spacing w:val="-1"/>
          <w:sz w:val="28"/>
          <w:szCs w:val="28"/>
          <w:lang w:val="uk-UA"/>
        </w:rPr>
        <w:t xml:space="preserve">  Т.П.КВІТНИЦЬКА </w:t>
      </w:r>
      <w:r w:rsidR="00F670E3" w:rsidRPr="00553A96">
        <w:rPr>
          <w:sz w:val="28"/>
          <w:szCs w:val="28"/>
        </w:rPr>
        <w:br w:type="page"/>
      </w:r>
    </w:p>
    <w:permEnd w:id="807273122"/>
    <w:p w:rsidR="00EB67EA" w:rsidRPr="008F2F54" w:rsidRDefault="00EB67EA" w:rsidP="006A4C16">
      <w:pPr>
        <w:pStyle w:val="a9"/>
        <w:spacing w:after="0"/>
      </w:pPr>
    </w:p>
    <w:sectPr w:rsidR="00EB67EA" w:rsidRPr="008F2F54" w:rsidSect="00553A96">
      <w:headerReference w:type="even" r:id="rId9"/>
      <w:pgSz w:w="16838" w:h="11906" w:orient="landscape" w:code="9"/>
      <w:pgMar w:top="1701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081" w:rsidRDefault="00E10081" w:rsidP="00D016D4">
      <w:r>
        <w:separator/>
      </w:r>
    </w:p>
  </w:endnote>
  <w:endnote w:type="continuationSeparator" w:id="0">
    <w:p w:rsidR="00E10081" w:rsidRDefault="00E10081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081" w:rsidRDefault="00E10081" w:rsidP="00D016D4">
      <w:r>
        <w:separator/>
      </w:r>
    </w:p>
  </w:footnote>
  <w:footnote w:type="continuationSeparator" w:id="0">
    <w:p w:rsidR="00E10081" w:rsidRDefault="00E10081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E3346"/>
    <w:multiLevelType w:val="multilevel"/>
    <w:tmpl w:val="9182AC12"/>
    <w:lvl w:ilvl="0">
      <w:start w:val="1"/>
      <w:numFmt w:val="decimal"/>
      <w:lvlText w:val="%1."/>
      <w:lvlJc w:val="left"/>
      <w:pPr>
        <w:ind w:left="120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20"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49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4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8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8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2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7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A96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B4CE7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5C5B"/>
    <w:rsid w:val="003861CF"/>
    <w:rsid w:val="00386488"/>
    <w:rsid w:val="003903A2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1EF4"/>
    <w:rsid w:val="00522A55"/>
    <w:rsid w:val="00523ED2"/>
    <w:rsid w:val="005516AC"/>
    <w:rsid w:val="0055297F"/>
    <w:rsid w:val="00552F05"/>
    <w:rsid w:val="005532B1"/>
    <w:rsid w:val="00553A96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33BA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152DA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10081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0142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D72635"/>
  <w15:chartTrackingRefBased/>
  <w15:docId w15:val="{7932C77A-7C45-4AEB-A7CA-F48F7FE2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 w:uiPriority="1" w:qFormat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uiPriority w:val="1"/>
    <w:qFormat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uiPriority w:val="1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 Знак"/>
    <w:basedOn w:val="a"/>
    <w:rsid w:val="00553A96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A5658-BD3E-4420-B867-B16F7564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52</TotalTime>
  <Pages>5</Pages>
  <Words>733</Words>
  <Characters>4181</Characters>
  <Application>Microsoft Office Word</Application>
  <DocSecurity>8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3</cp:revision>
  <cp:lastPrinted>2019-09-17T08:43:00Z</cp:lastPrinted>
  <dcterms:created xsi:type="dcterms:W3CDTF">2019-09-17T07:54:00Z</dcterms:created>
  <dcterms:modified xsi:type="dcterms:W3CDTF">2019-09-19T11:19:00Z</dcterms:modified>
</cp:coreProperties>
</file>